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F5624" w14:textId="2CD7FAB5" w:rsidR="00505FE4" w:rsidRPr="000A7434" w:rsidRDefault="00505FE4" w:rsidP="00A4490B">
      <w:pPr>
        <w:pStyle w:val="Tytu"/>
        <w:ind w:right="707"/>
        <w:jc w:val="left"/>
        <w:rPr>
          <w:szCs w:val="24"/>
        </w:rPr>
      </w:pPr>
    </w:p>
    <w:p w14:paraId="4E087CB1" w14:textId="77777777" w:rsidR="00505FE4" w:rsidRPr="000A743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743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77185A" w:rsidRPr="000A7434" w14:paraId="46825172" w14:textId="77777777" w:rsidTr="005907E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A4756F" w14:textId="77777777" w:rsidR="0077185A" w:rsidRPr="000A7434" w:rsidRDefault="0077185A" w:rsidP="0077185A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DEF5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Nazwa modułu (bloku przedmiotów): </w:t>
            </w:r>
          </w:p>
          <w:p w14:paraId="5E39E2B6" w14:textId="66F7156C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DBB5394" w14:textId="35E7993C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Kod modułu: M28</w:t>
            </w:r>
          </w:p>
        </w:tc>
      </w:tr>
      <w:tr w:rsidR="0077185A" w:rsidRPr="000A7434" w14:paraId="483475FF" w14:textId="77777777" w:rsidTr="005907E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7B65D9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5363" w14:textId="77777777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Nazwa przedmiotu: </w:t>
            </w:r>
          </w:p>
          <w:p w14:paraId="167FEAEB" w14:textId="2201C679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Przygotowanie do egzaminu dyplomowego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463EAD3" w14:textId="46981E74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Kod przedmiotu: M28-3</w:t>
            </w:r>
          </w:p>
        </w:tc>
      </w:tr>
      <w:tr w:rsidR="00505FE4" w:rsidRPr="000A7434" w14:paraId="0182876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9F8D3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8EE5D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jednostki organizacyjnej prowadzącej przedmiot / moduł:</w:t>
            </w:r>
          </w:p>
          <w:p w14:paraId="56DD43E5" w14:textId="77777777" w:rsidR="00505FE4" w:rsidRPr="000A7434" w:rsidRDefault="00A0655B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A7434" w14:paraId="42277DF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92354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12554A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kierunku:</w:t>
            </w:r>
          </w:p>
          <w:p w14:paraId="4D5E9FDB" w14:textId="2F17BAD2" w:rsidR="00505FE4" w:rsidRPr="000A7434" w:rsidRDefault="0077185A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0A7434" w14:paraId="30B540C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1785EF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79CD36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Nazwa specjalności:</w:t>
            </w:r>
            <w:r w:rsidR="00A0655B" w:rsidRPr="000A7434">
              <w:rPr>
                <w:sz w:val="24"/>
                <w:szCs w:val="24"/>
              </w:rPr>
              <w:t xml:space="preserve"> /niewłaściwe skasować/</w:t>
            </w:r>
          </w:p>
          <w:p w14:paraId="58C24A9D" w14:textId="43B60B74" w:rsidR="00505FE4" w:rsidRPr="000A7434" w:rsidRDefault="00A0655B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Administracja systemów i sieci komputerowych</w:t>
            </w:r>
            <w:r w:rsidRPr="000A7434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77185A" w:rsidRPr="000A7434" w14:paraId="62BAE002" w14:textId="77777777" w:rsidTr="007C085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2E0AB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0394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Forma studiów:</w:t>
            </w:r>
          </w:p>
          <w:p w14:paraId="283DC44D" w14:textId="775B93DB" w:rsidR="0077185A" w:rsidRPr="000A7434" w:rsidRDefault="00FE3760" w:rsidP="0077185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77185A" w:rsidRPr="000A743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D88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Profil kształcenia:</w:t>
            </w:r>
          </w:p>
          <w:p w14:paraId="7B580CFF" w14:textId="1C94D260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825E12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Poziom kształcenia:</w:t>
            </w:r>
          </w:p>
          <w:p w14:paraId="7BF78BCB" w14:textId="3C5FC3C3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STUDIA I STOPNIA</w:t>
            </w:r>
          </w:p>
        </w:tc>
      </w:tr>
      <w:tr w:rsidR="0077185A" w:rsidRPr="000A7434" w14:paraId="36A154B2" w14:textId="77777777" w:rsidTr="007C085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3090E8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E6FB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Rok / semestr: </w:t>
            </w:r>
          </w:p>
          <w:p w14:paraId="626B56A2" w14:textId="4EDB0E8A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86D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Status przedmiotu /modułu:</w:t>
            </w:r>
          </w:p>
          <w:p w14:paraId="296AA963" w14:textId="04E974B4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CE79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Język przedmiotu / modułu:</w:t>
            </w:r>
          </w:p>
          <w:p w14:paraId="6739FCBA" w14:textId="1DB3AA76" w:rsidR="0077185A" w:rsidRPr="000A7434" w:rsidRDefault="0077185A" w:rsidP="0077185A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0A7434" w14:paraId="06E5A16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3B046F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F304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  <w:p w14:paraId="27E88804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D7B3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AFA0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7B28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9097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A946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11DA0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inne </w:t>
            </w:r>
            <w:r w:rsidRPr="000A743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A7434" w14:paraId="69D8E0F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6D86A5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ED33173" w14:textId="77777777" w:rsidR="00505FE4" w:rsidRPr="000A7434" w:rsidRDefault="00505FE4" w:rsidP="00F77DC4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CC385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5AEBE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D7862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FF469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02B73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FA34F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03A7630" w14:textId="77777777" w:rsidR="00505FE4" w:rsidRPr="000A7434" w:rsidRDefault="00505FE4" w:rsidP="00505FE4">
      <w:pPr>
        <w:rPr>
          <w:sz w:val="24"/>
          <w:szCs w:val="24"/>
        </w:rPr>
      </w:pPr>
    </w:p>
    <w:p w14:paraId="1DD4D3D9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77185A" w:rsidRPr="000A7434" w14:paraId="2BD8A7FF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FF75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Koordynator przedmiotu / modułu</w:t>
            </w:r>
            <w:r w:rsidRPr="000A743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7D3E4" w14:textId="3BAEC27A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Opiekun pracy dyplomowej oraz prowadzący przedmiot Seminarium i pracownia dyplomowa</w:t>
            </w:r>
          </w:p>
        </w:tc>
      </w:tr>
      <w:tr w:rsidR="0077185A" w:rsidRPr="000A7434" w14:paraId="2761093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722" w14:textId="77777777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Prowadzący zajęcia</w:t>
            </w:r>
            <w:r w:rsidRPr="000A7434">
              <w:t>*</w:t>
            </w:r>
          </w:p>
          <w:p w14:paraId="09CB507F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BD401" w14:textId="77777777" w:rsidR="0077185A" w:rsidRPr="000A7434" w:rsidRDefault="0077185A" w:rsidP="0077185A">
            <w:pPr>
              <w:rPr>
                <w:sz w:val="24"/>
                <w:szCs w:val="24"/>
              </w:rPr>
            </w:pPr>
          </w:p>
        </w:tc>
      </w:tr>
      <w:tr w:rsidR="0077185A" w:rsidRPr="000A7434" w14:paraId="2A2FEE3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A7E6" w14:textId="77777777" w:rsidR="0077185A" w:rsidRPr="000A7434" w:rsidRDefault="0077185A" w:rsidP="0077185A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4F460" w14:textId="3A67A54D" w:rsidR="0077185A" w:rsidRPr="000A7434" w:rsidRDefault="0077185A" w:rsidP="0077185A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Repetytorium z wybranych zagadnień związanych z kierunkiem studiów,  a objętych egzaminem dyplomowym. Kształtowanie umiejętności prezentowania efektów własnej pracy oraz pokonywania stresu z tym związanego . </w:t>
            </w:r>
          </w:p>
        </w:tc>
      </w:tr>
      <w:tr w:rsidR="00505FE4" w:rsidRPr="000A7434" w14:paraId="2D28FBA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D206E1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5E8BE1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184BD386" w14:textId="77777777" w:rsidR="00505FE4" w:rsidRPr="000A74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A743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FFE6D95" w14:textId="77777777" w:rsidR="00505FE4" w:rsidRPr="000A743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A743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EBEC5EB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A7434" w14:paraId="45B21320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7BBAB9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A7434" w14:paraId="482192D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47B9B" w14:textId="77777777" w:rsidR="00505FE4" w:rsidRPr="000A7434" w:rsidRDefault="00505FE4" w:rsidP="00F77DC4">
            <w:pPr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56C000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109FE9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 xml:space="preserve">Kod kierunkowego efektu </w:t>
            </w:r>
          </w:p>
          <w:p w14:paraId="21D3744E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>uczenia się</w:t>
            </w:r>
          </w:p>
        </w:tc>
      </w:tr>
      <w:tr w:rsidR="006E4426" w:rsidRPr="000A7434" w14:paraId="31B48AD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539" w14:textId="1E90325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0B8D1C" w14:textId="1CE7E5F6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Ma wiedzę w zakresie zagadnień związanych z kierunkiem studiów, a objętych egzaminem dyplomowym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17079" w14:textId="076DC43F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 od K_W04 do K_16, K_W20, K_21</w:t>
            </w:r>
          </w:p>
        </w:tc>
      </w:tr>
      <w:tr w:rsidR="006E4426" w:rsidRPr="000A7434" w14:paraId="010459C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BBAE" w14:textId="190E490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30C27" w14:textId="541373F8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Zna strategie przygotowywania się do egzaminów i wystąpień publicznych z uwzględnieniem ochrony własności intelektualnej, prawa autorskiego, prawa patentowego, ochrony danych osobowych, wywierania wpływu na słuchacza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61D70" w14:textId="0954CB5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K_W18</w:t>
            </w:r>
          </w:p>
        </w:tc>
      </w:tr>
      <w:tr w:rsidR="006E4426" w:rsidRPr="000A7434" w14:paraId="79FF77B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3BEC" w14:textId="13CAA20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AB9B6A" w14:textId="5FB70816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Dokonuje przeglądu  problematyki wybranych zagadnień związanych z kierunkiem studiów, a objętych egzaminem dyplomowym, pozyskując wiedzę  z różnych źródeł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5E5D8" w14:textId="0BBE2583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K_U01, K_U05</w:t>
            </w:r>
          </w:p>
        </w:tc>
      </w:tr>
      <w:tr w:rsidR="006E4426" w:rsidRPr="000A7434" w14:paraId="70E3DB9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2470" w14:textId="18B1CD3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FBEEB" w14:textId="78195F8F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Poddaje krytycznej ocenie swoją pracę końcową, symulując  hipotetyczne pytania  osób trzecich wysuwane wobec jego pracy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1C3B" w14:textId="0073E8D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K_U08, K_U09</w:t>
            </w:r>
          </w:p>
        </w:tc>
      </w:tr>
      <w:tr w:rsidR="006E4426" w:rsidRPr="000A7434" w14:paraId="42537C9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5AF2" w14:textId="79B8253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46DD3E" w14:textId="2877C5A2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Opracowuje materiały służące mu pomocą zarówno przy referowaniu wyników własnej pracy, jak i utrwalaniu powtarzanego materiału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25994" w14:textId="15E5AE66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K_U04</w:t>
            </w:r>
          </w:p>
        </w:tc>
      </w:tr>
      <w:tr w:rsidR="006E4426" w:rsidRPr="000A7434" w14:paraId="4E65213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E0E9" w14:textId="3EA155C5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C410A2" w14:textId="4E643398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Przećwiczył strategie przygotowywania się do egzaminów i wystąpień publicznych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EBCFE" w14:textId="751C1D91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K_K03, K_K06</w:t>
            </w:r>
          </w:p>
        </w:tc>
      </w:tr>
      <w:tr w:rsidR="006E4426" w:rsidRPr="000A7434" w14:paraId="1F149DA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E34B" w14:textId="52A72B3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78372" w14:textId="72322B1B" w:rsidR="006E4426" w:rsidRPr="000A7434" w:rsidRDefault="006E4426" w:rsidP="006E4426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Identyfikuje swoją reakcję na sytuacje stresowe oraz definiuje sposób jej opanowania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A8608" w14:textId="09AC9F40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K_K06</w:t>
            </w:r>
          </w:p>
        </w:tc>
      </w:tr>
      <w:tr w:rsidR="00A4490B" w:rsidRPr="000A7434" w14:paraId="504DAB8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EEE2" w14:textId="77777777" w:rsidR="00A4490B" w:rsidRPr="000A7434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024BA" w14:textId="77777777" w:rsidR="00A4490B" w:rsidRPr="000A743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DB820" w14:textId="77777777" w:rsidR="00A4490B" w:rsidRPr="000A7434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72440C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EBAE084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A7434" w14:paraId="6270A24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7AC2768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0A7434" w14:paraId="2A14879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0DCA3F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A7434" w14:paraId="7BEE532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0A16D63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A7434" w14:paraId="5955C1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0F886BD" w14:textId="77777777" w:rsidR="00505FE4" w:rsidRPr="000A743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0A7434" w14:paraId="022F7F5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9EC1D5E" w14:textId="77777777" w:rsidR="00505FE4" w:rsidRPr="000A7434" w:rsidRDefault="00505FE4" w:rsidP="00F77DC4">
            <w:pPr>
              <w:pStyle w:val="Nagwek1"/>
              <w:rPr>
                <w:szCs w:val="24"/>
              </w:rPr>
            </w:pPr>
            <w:r w:rsidRPr="000A7434">
              <w:rPr>
                <w:szCs w:val="24"/>
              </w:rPr>
              <w:t>Laboratorium</w:t>
            </w:r>
          </w:p>
        </w:tc>
      </w:tr>
      <w:tr w:rsidR="00505FE4" w:rsidRPr="000A7434" w14:paraId="6C917D3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35A896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0A7434" w14:paraId="0FC0BAD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47DF8DB" w14:textId="77777777" w:rsidR="00505FE4" w:rsidRPr="000A7434" w:rsidRDefault="00505FE4" w:rsidP="00F77DC4">
            <w:pPr>
              <w:pStyle w:val="Nagwek1"/>
              <w:rPr>
                <w:szCs w:val="24"/>
              </w:rPr>
            </w:pPr>
            <w:r w:rsidRPr="000A7434">
              <w:rPr>
                <w:szCs w:val="24"/>
              </w:rPr>
              <w:t>Projekt</w:t>
            </w:r>
          </w:p>
        </w:tc>
      </w:tr>
      <w:tr w:rsidR="00505FE4" w:rsidRPr="000A7434" w14:paraId="302F1E6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CD4078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A7434" w14:paraId="4774D6C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AAF058E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A7434" w14:paraId="5475BBC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6060FD" w14:textId="77777777" w:rsidR="00505FE4" w:rsidRPr="000A7434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0A7434" w14:paraId="32A1A5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3B284E9" w14:textId="77777777" w:rsidR="00505FE4" w:rsidRPr="000A7434" w:rsidRDefault="00505FE4" w:rsidP="00F77DC4">
            <w:pPr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A7434" w14:paraId="10EF4BE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7FF6F" w14:textId="77777777" w:rsidR="00505FE4" w:rsidRPr="000A7434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73F72B9" w14:textId="77777777" w:rsidR="00505FE4" w:rsidRPr="000A743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A7434" w14:paraId="086CE548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F793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6B079" w14:textId="23012166" w:rsidR="00505FE4" w:rsidRPr="000A7434" w:rsidRDefault="006E4426" w:rsidP="00A0655B">
            <w:pPr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Z zakresu tematyki studiów na kierunku informatyka</w:t>
            </w:r>
          </w:p>
        </w:tc>
      </w:tr>
      <w:tr w:rsidR="00505FE4" w:rsidRPr="000A7434" w14:paraId="62B9F4F1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E08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54F8F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0A7434" w14:paraId="3AFA81B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B325" w14:textId="77777777" w:rsidR="00505FE4" w:rsidRPr="000A743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5402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0A7434" w14:paraId="2E6019E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4FB4D5" w14:textId="77777777" w:rsidR="00505FE4" w:rsidRPr="000A743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D91750" w14:textId="77777777" w:rsidR="00505FE4" w:rsidRPr="000A7434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7CF65FA" w14:textId="77777777" w:rsidR="00505FE4" w:rsidRPr="000A7434" w:rsidRDefault="00505FE4" w:rsidP="00505FE4">
      <w:pPr>
        <w:rPr>
          <w:sz w:val="22"/>
          <w:szCs w:val="22"/>
        </w:rPr>
      </w:pPr>
      <w:r w:rsidRPr="000A7434">
        <w:rPr>
          <w:sz w:val="22"/>
          <w:szCs w:val="22"/>
        </w:rPr>
        <w:t>* Literatura może być zmieniona po akceptacji Dyrektora Instytutu</w:t>
      </w:r>
    </w:p>
    <w:p w14:paraId="2A87E93C" w14:textId="77777777" w:rsidR="00505FE4" w:rsidRPr="000A743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A7434" w14:paraId="02D6666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B0B6C3A" w14:textId="77777777" w:rsidR="00505FE4" w:rsidRPr="000A7434" w:rsidRDefault="00505FE4" w:rsidP="00F77DC4">
            <w:pPr>
              <w:jc w:val="center"/>
              <w:rPr>
                <w:sz w:val="22"/>
                <w:szCs w:val="22"/>
              </w:rPr>
            </w:pPr>
            <w:r w:rsidRPr="000A743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43C736" w14:textId="77777777" w:rsidR="00505FE4" w:rsidRPr="000A743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33E29CE" w14:textId="77777777" w:rsidR="00505FE4" w:rsidRPr="000A7434" w:rsidRDefault="00505FE4" w:rsidP="00F77DC4">
            <w:pPr>
              <w:jc w:val="center"/>
              <w:rPr>
                <w:sz w:val="18"/>
                <w:szCs w:val="18"/>
              </w:rPr>
            </w:pPr>
            <w:r w:rsidRPr="000A7434">
              <w:rPr>
                <w:sz w:val="18"/>
                <w:szCs w:val="18"/>
              </w:rPr>
              <w:t>Nr efektu uczenia się/grupy efektów</w:t>
            </w:r>
            <w:r w:rsidRPr="000A7434">
              <w:rPr>
                <w:sz w:val="18"/>
                <w:szCs w:val="18"/>
              </w:rPr>
              <w:br/>
            </w:r>
          </w:p>
        </w:tc>
      </w:tr>
      <w:tr w:rsidR="006E4426" w:rsidRPr="000A7434" w14:paraId="22978CC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266F6" w14:textId="3296A92B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egzamin dyplomowy – trzy losowo wybrane pytania z zakresu zagadnień kierunkowych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D4E666" w14:textId="58E499FB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01, 03, 05</w:t>
            </w:r>
          </w:p>
        </w:tc>
      </w:tr>
      <w:tr w:rsidR="006E4426" w:rsidRPr="000A7434" w14:paraId="5866965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9133" w14:textId="54F41756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Prezentacja multimedialna wyników pracy dyplomowej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2260" w14:textId="33302053" w:rsidR="006E4426" w:rsidRPr="000A7434" w:rsidRDefault="006E4426" w:rsidP="006E4426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02, 04, 05, 06, 07</w:t>
            </w:r>
          </w:p>
        </w:tc>
      </w:tr>
      <w:tr w:rsidR="00505FE4" w:rsidRPr="000A7434" w14:paraId="7244942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CCC" w14:textId="77777777" w:rsidR="00505FE4" w:rsidRPr="000A7434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EEC1A" w14:textId="77777777" w:rsidR="00505FE4" w:rsidRPr="000A7434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0A7434" w14:paraId="61FD6F15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BF4C641" w14:textId="77777777" w:rsidR="00505FE4" w:rsidRPr="000A7434" w:rsidRDefault="00505FE4" w:rsidP="00F77DC4">
            <w:pPr>
              <w:rPr>
                <w:sz w:val="22"/>
                <w:szCs w:val="22"/>
              </w:rPr>
            </w:pPr>
            <w:r w:rsidRPr="000A74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66920B" w14:textId="77777777" w:rsidR="00505FE4" w:rsidRPr="000A7434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529B7695" w14:textId="77777777" w:rsidR="00505FE4" w:rsidRPr="000A743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A7434" w14:paraId="55266A86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2118EF" w14:textId="77777777" w:rsidR="00505FE4" w:rsidRPr="000A7434" w:rsidRDefault="00505FE4" w:rsidP="00F77DC4">
            <w:pPr>
              <w:jc w:val="center"/>
              <w:rPr>
                <w:b/>
              </w:rPr>
            </w:pPr>
          </w:p>
          <w:p w14:paraId="5DC64464" w14:textId="77777777" w:rsidR="00505FE4" w:rsidRPr="000A743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NAKŁAD PRACY STUDENTA</w:t>
            </w:r>
          </w:p>
          <w:p w14:paraId="1A3A99AE" w14:textId="77777777" w:rsidR="00505FE4" w:rsidRPr="000A743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A7434" w14:paraId="01EF8C7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D16701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569606A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A48E2F" w14:textId="77777777" w:rsidR="00505FE4" w:rsidRPr="000A7434" w:rsidRDefault="00505FE4" w:rsidP="00F77DC4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A7434" w14:paraId="674ABC2D" w14:textId="77777777" w:rsidTr="006E44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66A" w14:textId="77777777" w:rsidR="00505FE4" w:rsidRPr="000A743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9B05" w14:textId="77777777" w:rsidR="00505FE4" w:rsidRPr="000A7434" w:rsidRDefault="00505FE4" w:rsidP="00F77DC4">
            <w:pPr>
              <w:jc w:val="center"/>
            </w:pPr>
            <w:r w:rsidRPr="000A743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D89F" w14:textId="77777777" w:rsidR="00505FE4" w:rsidRPr="000A7434" w:rsidRDefault="00505FE4" w:rsidP="00F77DC4">
            <w:pPr>
              <w:jc w:val="center"/>
            </w:pPr>
            <w:r w:rsidRPr="000A7434">
              <w:t xml:space="preserve">W tym zajęcia powiązane </w:t>
            </w:r>
            <w:r w:rsidRPr="000A7434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032260" w14:textId="77777777" w:rsidR="00505FE4" w:rsidRPr="000A7434" w:rsidRDefault="00505FE4" w:rsidP="00F77DC4">
            <w:pPr>
              <w:jc w:val="center"/>
              <w:rPr>
                <w:color w:val="FF0000"/>
              </w:rPr>
            </w:pPr>
            <w:r w:rsidRPr="000A7434">
              <w:t>W tym udział w zajęciach przeprowadzanych z wykorzystaniem metod i</w:t>
            </w:r>
            <w:r w:rsidR="00A4490B" w:rsidRPr="000A7434">
              <w:t> </w:t>
            </w:r>
            <w:r w:rsidRPr="000A7434">
              <w:t>technik kształcenia na odległość</w:t>
            </w:r>
          </w:p>
        </w:tc>
      </w:tr>
      <w:tr w:rsidR="00505FE4" w:rsidRPr="000A7434" w14:paraId="13348DA5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FB7D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CEE3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CA8E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19F99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653CA81D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D58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C0F9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C86D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EF1BD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27210E36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532C" w14:textId="77777777" w:rsidR="00505FE4" w:rsidRPr="000A743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A7434">
              <w:rPr>
                <w:sz w:val="24"/>
                <w:szCs w:val="24"/>
              </w:rPr>
              <w:t>Udział w ćwiczeniach audytoryjnych</w:t>
            </w:r>
            <w:r w:rsidRPr="000A743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BBE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2C0F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71298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241736EA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01EA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2EC0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2CD4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799E1" w14:textId="77777777" w:rsidR="00505FE4" w:rsidRPr="000A7434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ACC55A0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713F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Przygotowanie projektu / eseju / itp.</w:t>
            </w:r>
            <w:r w:rsidRPr="000A743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473E" w14:textId="55963E5A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E8B2" w14:textId="7FE2D9D5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7BFF8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95A64E1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E5F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4C8" w14:textId="3CCBCA19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80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76E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C2A95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17C10F73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1E8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56C6" w14:textId="7114F586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CD70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9FD8E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54942AA5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609A" w14:textId="77777777" w:rsidR="006E4426" w:rsidRPr="000A7434" w:rsidRDefault="006E4426" w:rsidP="006E442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C21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9551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80A69" w14:textId="77777777" w:rsidR="006E4426" w:rsidRPr="000A7434" w:rsidRDefault="006E4426" w:rsidP="006E4426">
            <w:pPr>
              <w:jc w:val="center"/>
              <w:rPr>
                <w:sz w:val="24"/>
                <w:szCs w:val="24"/>
              </w:rPr>
            </w:pPr>
          </w:p>
        </w:tc>
      </w:tr>
      <w:tr w:rsidR="006E4426" w:rsidRPr="000A7434" w14:paraId="35DE5408" w14:textId="77777777" w:rsidTr="006E44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E73D" w14:textId="77777777" w:rsidR="006E4426" w:rsidRPr="000A7434" w:rsidRDefault="006E4426" w:rsidP="006E4426">
            <w:pPr>
              <w:spacing w:before="60" w:after="60"/>
              <w:rPr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ED32" w14:textId="4C1C0AB8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6F6D" w14:textId="6AD40431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6A7C0" w14:textId="77777777" w:rsidR="006E4426" w:rsidRPr="000A7434" w:rsidRDefault="006E4426" w:rsidP="006E442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3BCF2219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A843C" w14:textId="77777777" w:rsidR="00505FE4" w:rsidRPr="000A743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BFB6A9" w14:textId="60EA0349" w:rsidR="00505FE4" w:rsidRPr="000A7434" w:rsidRDefault="006E442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5 ECTS</w:t>
            </w:r>
          </w:p>
        </w:tc>
      </w:tr>
      <w:tr w:rsidR="00505FE4" w:rsidRPr="000A7434" w14:paraId="33CC947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BF579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A743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6E4D503" w14:textId="78FE7D18" w:rsidR="00505FE4" w:rsidRPr="000A7434" w:rsidRDefault="006E4426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7434">
              <w:rPr>
                <w:b/>
                <w:sz w:val="24"/>
                <w:szCs w:val="24"/>
              </w:rPr>
              <w:t>0,8 ECTS</w:t>
            </w:r>
          </w:p>
        </w:tc>
      </w:tr>
      <w:tr w:rsidR="00505FE4" w:rsidRPr="000A7434" w14:paraId="62DE0C4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011A" w14:textId="77777777" w:rsidR="00505FE4" w:rsidRPr="000A743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A743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FF2FEB" w14:textId="77777777" w:rsidR="00505FE4" w:rsidRPr="000A74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A7434" w14:paraId="1538302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B8B068A" w14:textId="77777777" w:rsidR="00505FE4" w:rsidRPr="000A743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743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F86E627" w14:textId="77777777" w:rsidR="00505FE4" w:rsidRPr="000A7434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279AF9D1" w14:textId="77777777" w:rsidR="00DB50E0" w:rsidRPr="000A7434" w:rsidRDefault="00DB50E0" w:rsidP="00505FE4"/>
    <w:sectPr w:rsidR="00DB50E0" w:rsidRPr="000A7434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2D7E0" w14:textId="77777777" w:rsidR="0077185A" w:rsidRDefault="0077185A" w:rsidP="00505FE4">
      <w:r>
        <w:separator/>
      </w:r>
    </w:p>
  </w:endnote>
  <w:endnote w:type="continuationSeparator" w:id="0">
    <w:p w14:paraId="722770DD" w14:textId="77777777" w:rsidR="0077185A" w:rsidRDefault="007718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9508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83D2F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83C5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4F4B0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A0A7" w14:textId="77777777" w:rsidR="0077185A" w:rsidRDefault="0077185A" w:rsidP="00505FE4">
      <w:r>
        <w:separator/>
      </w:r>
    </w:p>
  </w:footnote>
  <w:footnote w:type="continuationSeparator" w:id="0">
    <w:p w14:paraId="601D46B0" w14:textId="77777777" w:rsidR="0077185A" w:rsidRDefault="0077185A" w:rsidP="00505FE4">
      <w:r>
        <w:continuationSeparator/>
      </w:r>
    </w:p>
  </w:footnote>
  <w:footnote w:id="1">
    <w:p w14:paraId="324EE91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5A"/>
    <w:rsid w:val="000A7434"/>
    <w:rsid w:val="002A7236"/>
    <w:rsid w:val="00505FE4"/>
    <w:rsid w:val="006260C5"/>
    <w:rsid w:val="006369D6"/>
    <w:rsid w:val="006E4426"/>
    <w:rsid w:val="0077185A"/>
    <w:rsid w:val="008A2D5A"/>
    <w:rsid w:val="00A0655B"/>
    <w:rsid w:val="00A4490B"/>
    <w:rsid w:val="00B867EA"/>
    <w:rsid w:val="00DB50E0"/>
    <w:rsid w:val="00E6222E"/>
    <w:rsid w:val="00FE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C3FB68"/>
  <w15:chartTrackingRefBased/>
  <w15:docId w15:val="{C5411B8C-C107-4868-83C4-071A0CD0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8DFD38-6584-4120-A671-49593DE74DB5}"/>
</file>

<file path=customXml/itemProps2.xml><?xml version="1.0" encoding="utf-8"?>
<ds:datastoreItem xmlns:ds="http://schemas.openxmlformats.org/officeDocument/2006/customXml" ds:itemID="{0C33BBD7-22F6-49B0-A2DF-13DF3085B0D7}"/>
</file>

<file path=customXml/itemProps3.xml><?xml version="1.0" encoding="utf-8"?>
<ds:datastoreItem xmlns:ds="http://schemas.openxmlformats.org/officeDocument/2006/customXml" ds:itemID="{6390F21B-E52D-4543-927F-9D2AE315AADA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</TotalTime>
  <Pages>3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3</cp:revision>
  <cp:lastPrinted>2023-12-05T12:20:00Z</cp:lastPrinted>
  <dcterms:created xsi:type="dcterms:W3CDTF">2024-08-21T19:54:00Z</dcterms:created>
  <dcterms:modified xsi:type="dcterms:W3CDTF">2024-08-21T19:55:00Z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